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E01DB" w14:textId="582860F6" w:rsidR="00D62E6E" w:rsidRPr="003773FD" w:rsidRDefault="00D62E6E" w:rsidP="00D62E6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</w:pPr>
      <w:r w:rsidRPr="003773FD">
        <w:rPr>
          <w:rFonts w:asciiTheme="minorHAnsi" w:eastAsia="Times New Roman" w:hAnsiTheme="minorHAnsi" w:cstheme="minorHAnsi"/>
          <w:bCs/>
          <w:i/>
          <w:iCs/>
          <w:sz w:val="16"/>
          <w:szCs w:val="12"/>
          <w:lang w:eastAsia="pl-PL"/>
        </w:rPr>
        <w:t xml:space="preserve">Załącznik nr </w:t>
      </w:r>
      <w:r w:rsidR="00A025A0" w:rsidRPr="003773FD">
        <w:rPr>
          <w:rFonts w:asciiTheme="minorHAnsi" w:eastAsia="Times New Roman" w:hAnsiTheme="minorHAnsi" w:cstheme="minorHAnsi"/>
          <w:bCs/>
          <w:i/>
          <w:iCs/>
          <w:sz w:val="16"/>
          <w:szCs w:val="12"/>
          <w:lang w:eastAsia="pl-PL"/>
        </w:rPr>
        <w:t>5</w:t>
      </w:r>
      <w:r w:rsidRPr="003773FD"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3773FD" w14:paraId="2DE369D8" w14:textId="77777777" w:rsidTr="00D62E6E">
        <w:tc>
          <w:tcPr>
            <w:tcW w:w="2800" w:type="dxa"/>
          </w:tcPr>
          <w:p w14:paraId="0139F60C" w14:textId="77777777" w:rsidR="00D62E6E" w:rsidRPr="003773FD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3773FD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3773FD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27A0CDEA" w14:textId="77777777" w:rsidR="00D62E6E" w:rsidRPr="003773FD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F0857E5" w14:textId="77777777" w:rsidR="00D62E6E" w:rsidRPr="003773FD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3773FD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E20DDA2" w14:textId="77777777" w:rsidR="00D62E6E" w:rsidRPr="003773FD" w:rsidRDefault="00D62E6E" w:rsidP="00D62E6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3773FD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3773FD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3773FD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D62E6E" w:rsidRPr="003773FD" w14:paraId="32A30F6C" w14:textId="77777777" w:rsidTr="00D62E6E">
        <w:tc>
          <w:tcPr>
            <w:tcW w:w="2800" w:type="dxa"/>
          </w:tcPr>
          <w:p w14:paraId="08603CB8" w14:textId="77777777" w:rsidR="00D62E6E" w:rsidRPr="003773FD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3773FD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6F0609A0" w14:textId="77777777" w:rsidR="00D62E6E" w:rsidRPr="003773FD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5AC3476" w14:textId="77777777" w:rsidR="00D62E6E" w:rsidRPr="003773FD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3773FD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A657E17" w14:textId="77777777" w:rsidR="00D62E6E" w:rsidRPr="003773FD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3773FD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3773FD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3773FD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34937E9F" w14:textId="77777777" w:rsidR="00BC121E" w:rsidRPr="003773FD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A025A0" w:rsidRPr="003773FD" w14:paraId="00458265" w14:textId="77777777" w:rsidTr="000862BF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A1006A" w14:textId="77777777" w:rsidR="00A025A0" w:rsidRPr="003773FD" w:rsidRDefault="00A025A0" w:rsidP="000862BF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3773FD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 xml:space="preserve">OŚWIADCZENIE WYKONAWCY </w:t>
            </w:r>
          </w:p>
          <w:p w14:paraId="3599C890" w14:textId="326CDA6B" w:rsidR="00A025A0" w:rsidRPr="003773FD" w:rsidRDefault="00A025A0" w:rsidP="000862BF">
            <w:pPr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3773FD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składane w zakresie art. 108 ust. 1 pkt. 5 ustawy z dnia 11 września 2019 r. Prawo zamówień publicznych (</w:t>
            </w:r>
            <w:proofErr w:type="spellStart"/>
            <w:r w:rsidRPr="003773FD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t.j</w:t>
            </w:r>
            <w:proofErr w:type="spellEnd"/>
            <w:r w:rsidRPr="003773FD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. Dz. U. z 2026 r. poz. 793) (dalej jako: ustawa </w:t>
            </w:r>
            <w:proofErr w:type="spellStart"/>
            <w:r w:rsidRPr="003773FD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Pzp</w:t>
            </w:r>
            <w:proofErr w:type="spellEnd"/>
            <w:r w:rsidRPr="003773FD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), dotyczące:</w:t>
            </w:r>
          </w:p>
          <w:p w14:paraId="67AFFEEC" w14:textId="77777777" w:rsidR="00A025A0" w:rsidRPr="003773FD" w:rsidRDefault="00A025A0" w:rsidP="000862B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3773FD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przynależności lub braku przynależności do grupy kapitałowej </w:t>
            </w:r>
          </w:p>
          <w:p w14:paraId="65D38FEE" w14:textId="77777777" w:rsidR="00A025A0" w:rsidRPr="003773FD" w:rsidRDefault="00A025A0" w:rsidP="000862B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</w:tr>
    </w:tbl>
    <w:p w14:paraId="15AA1B5B" w14:textId="05A80382" w:rsidR="00BC121E" w:rsidRPr="003773FD" w:rsidRDefault="00A025A0" w:rsidP="00D62E6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773F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3773FD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3773FD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3773FD" w14:paraId="4D0F5A1E" w14:textId="77777777" w:rsidTr="00D62E6E">
        <w:tc>
          <w:tcPr>
            <w:tcW w:w="2269" w:type="dxa"/>
          </w:tcPr>
          <w:p w14:paraId="39E82F5A" w14:textId="77777777" w:rsidR="00D62E6E" w:rsidRPr="003773FD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773FD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1B6D5981" w14:textId="43936041" w:rsidR="00D62E6E" w:rsidRPr="003773FD" w:rsidRDefault="00A025A0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3773FD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Dostawy nici i siatek chirurgicznych do Samodzielnego Publicznego Zakładu Opieki Zdrowotnej w Siedlcach</w:t>
            </w:r>
            <w:r w:rsidR="00D62E6E" w:rsidRPr="003773FD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A025A0" w:rsidRPr="003773FD" w14:paraId="2D2176E6" w14:textId="77777777" w:rsidTr="000862BF">
        <w:tc>
          <w:tcPr>
            <w:tcW w:w="2269" w:type="dxa"/>
          </w:tcPr>
          <w:p w14:paraId="1FECFC3A" w14:textId="77777777" w:rsidR="00A025A0" w:rsidRPr="003773FD" w:rsidRDefault="00A025A0" w:rsidP="000862BF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773FD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61950659" w14:textId="17AB1610" w:rsidR="00A025A0" w:rsidRPr="003773FD" w:rsidRDefault="00A025A0" w:rsidP="000862BF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3773FD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nici i siatki2/588/2026</w:t>
            </w:r>
          </w:p>
        </w:tc>
      </w:tr>
    </w:tbl>
    <w:p w14:paraId="19C956F0" w14:textId="4B12553D" w:rsidR="00BC121E" w:rsidRPr="003773FD" w:rsidRDefault="00A025A0" w:rsidP="00A64FCF">
      <w:pPr>
        <w:spacing w:before="240" w:after="240" w:line="36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3773F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3773F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3773FD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3773FD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3773F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3773FD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5C18E571" w14:textId="77777777" w:rsidR="00BC121E" w:rsidRPr="003773FD" w:rsidRDefault="00A64FCF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3773FD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3773FD">
        <w:rPr>
          <w:rFonts w:asciiTheme="minorHAnsi" w:eastAsia="Times New Roman" w:hAnsiTheme="minorHAnsi" w:cstheme="minorHAnsi"/>
          <w:b/>
          <w:bCs/>
          <w:color w:val="0070C0"/>
        </w:rPr>
        <w:t xml:space="preserve">* </w:t>
      </w:r>
      <w:r w:rsidR="00BC121E" w:rsidRPr="003773FD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3773F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3773FD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r w:rsidR="003030B3" w:rsidRPr="003773FD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2024 poz. 1616</w:t>
      </w:r>
      <w:r w:rsidR="00BC121E" w:rsidRPr="003773FD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3773FD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4226F8FE" w14:textId="77777777" w:rsidR="00BF69A4" w:rsidRPr="003773FD" w:rsidRDefault="00BF69A4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773FD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3773F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3773FD">
        <w:rPr>
          <w:rFonts w:asciiTheme="minorHAnsi" w:eastAsia="Times New Roman" w:hAnsiTheme="minorHAnsi" w:cstheme="minorHAnsi"/>
          <w:b/>
          <w:bCs/>
          <w:color w:val="0070C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3773FD" w14:paraId="0FA9D549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AF30D" w14:textId="77777777" w:rsidR="00BC121E" w:rsidRPr="003773FD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773FD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1E34" w14:textId="77777777" w:rsidR="00BC121E" w:rsidRPr="003773FD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773FD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7AB3" w14:textId="77777777" w:rsidR="00BC121E" w:rsidRPr="003773FD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773FD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3773FD" w14:paraId="0BB5D5A7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041A" w14:textId="77777777" w:rsidR="00BC121E" w:rsidRPr="003773FD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773FD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FDDD" w14:textId="77777777" w:rsidR="00BC121E" w:rsidRPr="003773FD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C567" w14:textId="77777777" w:rsidR="00BC121E" w:rsidRPr="003773FD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3773FD" w14:paraId="1A92274A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1F90" w14:textId="77777777" w:rsidR="00BC121E" w:rsidRPr="003773FD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773FD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C47B" w14:textId="77777777" w:rsidR="00BC121E" w:rsidRPr="003773FD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9579" w14:textId="77777777" w:rsidR="00BC121E" w:rsidRPr="003773FD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73F9FDAC" w14:textId="77777777" w:rsidR="00BC121E" w:rsidRPr="003773FD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3773FD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Uwaga</w:t>
      </w:r>
    </w:p>
    <w:p w14:paraId="5885ADBD" w14:textId="77777777" w:rsidR="00BC121E" w:rsidRPr="003773FD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3773FD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1B67080D" w14:textId="77777777" w:rsidR="00067B62" w:rsidRPr="003773FD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</w:pPr>
      <w:r w:rsidRPr="003773FD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</w:t>
      </w:r>
      <w:r w:rsidRPr="003773FD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3773FD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3773FD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>Niepotrzebne skreślić lub usunąć</w:t>
      </w:r>
    </w:p>
    <w:p w14:paraId="5AAC8CC6" w14:textId="77777777" w:rsidR="00CF03EF" w:rsidRPr="003773FD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14"/>
          <w:szCs w:val="14"/>
          <w:vertAlign w:val="superscript"/>
          <w:lang w:eastAsia="pl-PL"/>
        </w:rPr>
      </w:pPr>
      <w:r w:rsidRPr="003773FD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lastRenderedPageBreak/>
        <w:t>**</w:t>
      </w:r>
      <w:r w:rsidRPr="003773FD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 xml:space="preserve"> Wypełnić jeżeli dotyczy</w:t>
      </w:r>
    </w:p>
    <w:p w14:paraId="28A16EA8" w14:textId="77777777" w:rsidR="00067B62" w:rsidRPr="003773FD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3773FD" w14:paraId="5A612C57" w14:textId="77777777" w:rsidTr="00620E37">
        <w:tc>
          <w:tcPr>
            <w:tcW w:w="2660" w:type="dxa"/>
          </w:tcPr>
          <w:p w14:paraId="541EFDFE" w14:textId="77777777" w:rsidR="00BC121E" w:rsidRPr="003773FD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4402E6BE" w14:textId="77777777" w:rsidR="00BC121E" w:rsidRPr="003773FD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3773FD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3E5AEF53" w14:textId="77777777" w:rsidR="00BC121E" w:rsidRPr="003773FD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3773FD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BC121E" w:rsidRPr="003773FD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data</w:t>
            </w:r>
            <w:r w:rsidRPr="003773FD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  <w:tc>
          <w:tcPr>
            <w:tcW w:w="6662" w:type="dxa"/>
          </w:tcPr>
          <w:p w14:paraId="419C16FF" w14:textId="77777777" w:rsidR="00BC121E" w:rsidRPr="003773FD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1C2B184B" w14:textId="77777777" w:rsidR="00BC121E" w:rsidRPr="003773FD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3773FD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3C4FBF0D" w14:textId="77777777" w:rsidR="00BC121E" w:rsidRPr="003773FD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3773FD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A025A0" w:rsidRPr="003773FD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lub podpis zaufany lub elektroniczny podpis osobisty </w:t>
            </w:r>
            <w:r w:rsidR="00BC121E" w:rsidRPr="003773FD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osoby / osób uprawnionych do reprezentacji Wykonawcy</w:t>
            </w:r>
            <w:r w:rsidRPr="003773FD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</w:tr>
    </w:tbl>
    <w:p w14:paraId="5CEEDE8B" w14:textId="77777777" w:rsidR="00106AC7" w:rsidRPr="003773FD" w:rsidRDefault="00106AC7" w:rsidP="001E4022">
      <w:pPr>
        <w:rPr>
          <w:rFonts w:asciiTheme="minorHAnsi" w:hAnsiTheme="minorHAnsi" w:cstheme="minorHAnsi"/>
          <w:sz w:val="18"/>
          <w:szCs w:val="18"/>
        </w:rPr>
      </w:pPr>
    </w:p>
    <w:sectPr w:rsidR="00106AC7" w:rsidRPr="003773FD" w:rsidSect="003773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142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094AF" w14:textId="77777777" w:rsidR="0017552E" w:rsidRDefault="0017552E">
      <w:r>
        <w:separator/>
      </w:r>
    </w:p>
  </w:endnote>
  <w:endnote w:type="continuationSeparator" w:id="0">
    <w:p w14:paraId="468589A3" w14:textId="77777777" w:rsidR="0017552E" w:rsidRDefault="00175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0A506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7478F73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0EBC8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3C4A5AE5" w14:textId="42103336" w:rsidR="003773FD" w:rsidRPr="003773FD" w:rsidRDefault="003773FD" w:rsidP="003773FD">
    <w:pPr>
      <w:pStyle w:val="Stopka"/>
      <w:tabs>
        <w:tab w:val="clear" w:pos="4536"/>
        <w:tab w:val="clear" w:pos="9072"/>
        <w:tab w:val="left" w:pos="1984"/>
      </w:tabs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2848" behindDoc="0" locked="0" layoutInCell="1" allowOverlap="1" wp14:anchorId="3B99A812" wp14:editId="3C707A4A">
              <wp:simplePos x="0" y="0"/>
              <wp:positionH relativeFrom="column">
                <wp:posOffset>-177165</wp:posOffset>
              </wp:positionH>
              <wp:positionV relativeFrom="paragraph">
                <wp:posOffset>194944</wp:posOffset>
              </wp:positionV>
              <wp:extent cx="6315075" cy="0"/>
              <wp:effectExtent l="0" t="0" r="0" b="0"/>
              <wp:wrapNone/>
              <wp:docPr id="163393510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CA8C07" id="Łącznik prosty 1" o:spid="_x0000_s1026" style="position:absolute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15.35pt" to="483.3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" strokecolor="windowText" strokeweight=".5pt">
              <v:stroke joinstyle="miter"/>
              <o:lock v:ext="edit" shapetype="f"/>
            </v:line>
          </w:pict>
        </mc:Fallback>
      </mc:AlternateContent>
    </w:r>
    <w:bookmarkStart w:id="1" w:name="_Hlk204079734"/>
    <w:bookmarkStart w:id="2" w:name="_Hlk204666669"/>
  </w:p>
  <w:p w14:paraId="2BBBF179" w14:textId="151AE3B9" w:rsidR="009A4CD3" w:rsidRDefault="003773FD" w:rsidP="003773FD">
    <w:pPr>
      <w:pStyle w:val="Stopka"/>
      <w:tabs>
        <w:tab w:val="clear" w:pos="4536"/>
      </w:tabs>
      <w:spacing w:after="60"/>
      <w:jc w:val="center"/>
    </w:pPr>
    <w:r w:rsidRPr="003773FD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3773FD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3773FD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1"/>
    <w:bookmarkEnd w:id="2"/>
    <w:r w:rsidR="009A4CD3">
      <w:rPr>
        <w:rFonts w:ascii="Arial" w:hAnsi="Arial"/>
        <w:sz w:val="18"/>
        <w:szCs w:val="18"/>
      </w:rPr>
      <w:tab/>
    </w:r>
    <w:r w:rsidR="009A4CD3" w:rsidRPr="003773FD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9A4CD3" w:rsidRPr="003773FD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3773FD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9A4CD3" w:rsidRPr="003773FD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3773FD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3773FD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9A4CD3" w:rsidRPr="003773FD">
      <w:rPr>
        <w:rStyle w:val="Numerstrony"/>
        <w:rFonts w:asciiTheme="minorHAnsi" w:hAnsiTheme="minorHAnsi" w:cstheme="minorHAnsi"/>
        <w:sz w:val="16"/>
        <w:szCs w:val="16"/>
      </w:rPr>
      <w:t>/</w:t>
    </w:r>
    <w:r w:rsidR="009A4CD3" w:rsidRPr="003773FD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3773FD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9A4CD3" w:rsidRPr="003773FD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3773FD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3773FD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92D69" w14:textId="77777777" w:rsidR="00A025A0" w:rsidRDefault="00A025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AE665" w14:textId="77777777" w:rsidR="0017552E" w:rsidRDefault="0017552E">
      <w:r>
        <w:separator/>
      </w:r>
    </w:p>
  </w:footnote>
  <w:footnote w:type="continuationSeparator" w:id="0">
    <w:p w14:paraId="3F4966AB" w14:textId="77777777" w:rsidR="0017552E" w:rsidRDefault="00175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7056A" w14:textId="77777777" w:rsidR="00A025A0" w:rsidRDefault="00A025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014AD" w14:textId="77777777" w:rsidR="003773FD" w:rsidRPr="003773FD" w:rsidRDefault="003773FD" w:rsidP="003773FD">
    <w:pPr>
      <w:spacing w:after="0" w:line="360" w:lineRule="auto"/>
      <w:jc w:val="both"/>
      <w:rPr>
        <w:rFonts w:eastAsia="Times New Roman" w:cs="Calibri"/>
        <w:sz w:val="16"/>
        <w:szCs w:val="16"/>
        <w:lang w:val="en-US" w:eastAsia="pl-PL" w:bidi="ar-IQ"/>
      </w:rPr>
    </w:pPr>
    <w:bookmarkStart w:id="0" w:name="_Hlk233191860"/>
  </w:p>
  <w:p w14:paraId="7FD627C1" w14:textId="28D9BADD" w:rsidR="003773FD" w:rsidRPr="003773FD" w:rsidRDefault="003773FD" w:rsidP="003773FD">
    <w:pPr>
      <w:spacing w:after="0" w:line="240" w:lineRule="auto"/>
      <w:jc w:val="center"/>
      <w:rPr>
        <w:rFonts w:eastAsia="Times New Roman" w:cs="Calibri"/>
        <w:b/>
        <w:sz w:val="20"/>
        <w:szCs w:val="20"/>
        <w:lang w:val="en-US" w:eastAsia="pl-PL" w:bidi="ar-IQ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31296CD1" wp14:editId="0547A6E1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3" name="Obraz 4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C02181" w14:textId="77777777" w:rsidR="003773FD" w:rsidRPr="003773FD" w:rsidRDefault="003773FD" w:rsidP="003773FD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 w:rsidRPr="003773FD">
      <w:rPr>
        <w:rFonts w:eastAsia="Times New Roman" w:cs="Calibri"/>
        <w:b/>
        <w:sz w:val="20"/>
        <w:szCs w:val="20"/>
        <w:lang w:val="en-US" w:eastAsia="pl-PL" w:bidi="ar-IQ"/>
      </w:rPr>
      <w:t xml:space="preserve">    </w:t>
    </w:r>
    <w:proofErr w:type="spellStart"/>
    <w:r w:rsidRPr="003773FD">
      <w:rPr>
        <w:rFonts w:eastAsia="Batang" w:cs="Calibri"/>
        <w:b/>
        <w:lang w:val="en-US" w:eastAsia="pl-PL" w:bidi="ar-IQ"/>
      </w:rPr>
      <w:t>Samodzielny</w:t>
    </w:r>
    <w:proofErr w:type="spellEnd"/>
    <w:r w:rsidRPr="003773FD">
      <w:rPr>
        <w:rFonts w:eastAsia="Batang" w:cs="Calibri"/>
        <w:b/>
        <w:lang w:val="en-US" w:eastAsia="pl-PL" w:bidi="ar-IQ"/>
      </w:rPr>
      <w:t xml:space="preserve"> </w:t>
    </w:r>
    <w:proofErr w:type="spellStart"/>
    <w:r w:rsidRPr="003773FD">
      <w:rPr>
        <w:rFonts w:eastAsia="Batang" w:cs="Calibri"/>
        <w:b/>
        <w:lang w:val="en-US" w:eastAsia="pl-PL" w:bidi="ar-IQ"/>
      </w:rPr>
      <w:t>Publiczny</w:t>
    </w:r>
    <w:proofErr w:type="spellEnd"/>
    <w:r w:rsidRPr="003773FD">
      <w:rPr>
        <w:rFonts w:eastAsia="Batang" w:cs="Calibri"/>
        <w:b/>
        <w:lang w:val="en-US" w:eastAsia="pl-PL" w:bidi="ar-IQ"/>
      </w:rPr>
      <w:t xml:space="preserve"> </w:t>
    </w:r>
    <w:proofErr w:type="spellStart"/>
    <w:r w:rsidRPr="003773FD">
      <w:rPr>
        <w:rFonts w:eastAsia="Batang" w:cs="Calibri"/>
        <w:b/>
        <w:lang w:val="en-US" w:eastAsia="pl-PL" w:bidi="ar-IQ"/>
      </w:rPr>
      <w:t>Zakład</w:t>
    </w:r>
    <w:proofErr w:type="spellEnd"/>
    <w:r w:rsidRPr="003773FD">
      <w:rPr>
        <w:rFonts w:eastAsia="Batang" w:cs="Calibri"/>
        <w:b/>
        <w:lang w:val="en-US" w:eastAsia="pl-PL" w:bidi="ar-IQ"/>
      </w:rPr>
      <w:t xml:space="preserve"> </w:t>
    </w:r>
    <w:proofErr w:type="spellStart"/>
    <w:r w:rsidRPr="003773FD">
      <w:rPr>
        <w:rFonts w:eastAsia="Batang" w:cs="Calibri"/>
        <w:b/>
        <w:lang w:val="en-US" w:eastAsia="pl-PL" w:bidi="ar-IQ"/>
      </w:rPr>
      <w:t>Opieki</w:t>
    </w:r>
    <w:proofErr w:type="spellEnd"/>
    <w:r w:rsidRPr="003773FD">
      <w:rPr>
        <w:rFonts w:eastAsia="Batang" w:cs="Calibri"/>
        <w:b/>
        <w:lang w:val="en-US" w:eastAsia="pl-PL" w:bidi="ar-IQ"/>
      </w:rPr>
      <w:t xml:space="preserve"> </w:t>
    </w:r>
    <w:proofErr w:type="spellStart"/>
    <w:r w:rsidRPr="003773FD">
      <w:rPr>
        <w:rFonts w:eastAsia="Batang" w:cs="Calibri"/>
        <w:b/>
        <w:lang w:val="en-US" w:eastAsia="pl-PL" w:bidi="ar-IQ"/>
      </w:rPr>
      <w:t>Zdrowotnej</w:t>
    </w:r>
    <w:proofErr w:type="spellEnd"/>
    <w:r w:rsidRPr="003773FD">
      <w:rPr>
        <w:rFonts w:eastAsia="Batang" w:cs="Calibri"/>
        <w:b/>
        <w:lang w:val="en-US" w:eastAsia="pl-PL" w:bidi="ar-IQ"/>
      </w:rPr>
      <w:t xml:space="preserve"> w </w:t>
    </w:r>
    <w:proofErr w:type="spellStart"/>
    <w:r w:rsidRPr="003773FD">
      <w:rPr>
        <w:rFonts w:eastAsia="Batang" w:cs="Calibri"/>
        <w:b/>
        <w:lang w:val="en-US" w:eastAsia="pl-PL" w:bidi="ar-IQ"/>
      </w:rPr>
      <w:t>Siedlcach</w:t>
    </w:r>
    <w:proofErr w:type="spellEnd"/>
    <w:r w:rsidRPr="003773FD">
      <w:rPr>
        <w:rFonts w:eastAsia="Batang" w:cs="Calibri"/>
        <w:b/>
        <w:lang w:val="en-US" w:eastAsia="pl-PL" w:bidi="ar-IQ"/>
      </w:rPr>
      <w:br/>
      <w:t xml:space="preserve">ul. Jana </w:t>
    </w:r>
    <w:proofErr w:type="spellStart"/>
    <w:r w:rsidRPr="003773FD">
      <w:rPr>
        <w:rFonts w:eastAsia="Batang" w:cs="Calibri"/>
        <w:b/>
        <w:lang w:val="en-US" w:eastAsia="pl-PL" w:bidi="ar-IQ"/>
      </w:rPr>
      <w:t>Kilińskiego</w:t>
    </w:r>
    <w:proofErr w:type="spellEnd"/>
    <w:r w:rsidRPr="003773FD">
      <w:rPr>
        <w:rFonts w:eastAsia="Batang" w:cs="Calibri"/>
        <w:b/>
        <w:lang w:val="en-US" w:eastAsia="pl-PL" w:bidi="ar-IQ"/>
      </w:rPr>
      <w:t xml:space="preserve"> 29, 08 -110 </w:t>
    </w:r>
    <w:proofErr w:type="spellStart"/>
    <w:r w:rsidRPr="003773FD">
      <w:rPr>
        <w:rFonts w:eastAsia="Batang" w:cs="Calibri"/>
        <w:b/>
        <w:lang w:val="en-US" w:eastAsia="pl-PL" w:bidi="ar-IQ"/>
      </w:rPr>
      <w:t>Siedlce</w:t>
    </w:r>
    <w:proofErr w:type="spellEnd"/>
    <w:r w:rsidRPr="003773FD">
      <w:rPr>
        <w:rFonts w:eastAsia="Batang" w:cs="Calibri"/>
        <w:b/>
        <w:sz w:val="20"/>
        <w:szCs w:val="20"/>
        <w:lang w:val="en-US" w:eastAsia="pl-PL" w:bidi="ar-IQ"/>
      </w:rPr>
      <w:br/>
      <w:t xml:space="preserve">tel. 25 632 27 97, e-mail: </w:t>
    </w:r>
    <w:hyperlink r:id="rId2" w:history="1">
      <w:r w:rsidRPr="003773FD">
        <w:rPr>
          <w:rFonts w:eastAsia="Batang" w:cs="Calibri"/>
          <w:b/>
          <w:color w:val="0000FF"/>
          <w:sz w:val="20"/>
          <w:szCs w:val="20"/>
          <w:u w:val="single"/>
          <w:lang w:val="en-US" w:eastAsia="pl-PL" w:bidi="ar-IQ"/>
        </w:rPr>
        <w:t>sekretariat@spzoz-siedlce.pl</w:t>
      </w:r>
    </w:hyperlink>
    <w:r w:rsidRPr="003773FD">
      <w:rPr>
        <w:rFonts w:eastAsia="Batang" w:cs="Calibri"/>
        <w:b/>
        <w:sz w:val="20"/>
        <w:szCs w:val="20"/>
        <w:lang w:val="en-US" w:eastAsia="pl-PL" w:bidi="ar-IQ"/>
      </w:rPr>
      <w:t>,</w:t>
    </w:r>
  </w:p>
  <w:p w14:paraId="46D23E96" w14:textId="42E9F4F0" w:rsidR="003773FD" w:rsidRPr="003773FD" w:rsidRDefault="003773FD" w:rsidP="003773FD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800" behindDoc="0" locked="0" layoutInCell="1" allowOverlap="1" wp14:anchorId="3865534D" wp14:editId="4A05285B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1190993416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444FCA" id="Łącznik prosty 3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3773FD">
      <w:rPr>
        <w:rFonts w:eastAsia="Batang" w:cs="Calibri"/>
        <w:b/>
        <w:sz w:val="20"/>
        <w:szCs w:val="20"/>
        <w:lang w:val="en-US" w:eastAsia="pl-PL" w:bidi="ar-IQ"/>
      </w:rPr>
      <w:t xml:space="preserve"> www.spzoz-siedlce.pl</w:t>
    </w:r>
  </w:p>
  <w:bookmarkEnd w:id="0"/>
  <w:p w14:paraId="35628E87" w14:textId="77777777" w:rsidR="00A025A0" w:rsidRDefault="00A025A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3EF6" w14:textId="77777777" w:rsidR="00A025A0" w:rsidRDefault="00A025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35274518">
    <w:abstractNumId w:val="13"/>
  </w:num>
  <w:num w:numId="2" w16cid:durableId="1087382310">
    <w:abstractNumId w:val="0"/>
  </w:num>
  <w:num w:numId="3" w16cid:durableId="603266331">
    <w:abstractNumId w:val="11"/>
  </w:num>
  <w:num w:numId="4" w16cid:durableId="1353918547">
    <w:abstractNumId w:val="8"/>
  </w:num>
  <w:num w:numId="5" w16cid:durableId="576089371">
    <w:abstractNumId w:val="7"/>
  </w:num>
  <w:num w:numId="6" w16cid:durableId="1744184534">
    <w:abstractNumId w:val="1"/>
  </w:num>
  <w:num w:numId="7" w16cid:durableId="1876774788">
    <w:abstractNumId w:val="6"/>
  </w:num>
  <w:num w:numId="8" w16cid:durableId="1316295350">
    <w:abstractNumId w:val="3"/>
  </w:num>
  <w:num w:numId="9" w16cid:durableId="1892379037">
    <w:abstractNumId w:val="2"/>
  </w:num>
  <w:num w:numId="10" w16cid:durableId="2089157406">
    <w:abstractNumId w:val="5"/>
  </w:num>
  <w:num w:numId="11" w16cid:durableId="1326474870">
    <w:abstractNumId w:val="10"/>
  </w:num>
  <w:num w:numId="12" w16cid:durableId="60249255">
    <w:abstractNumId w:val="4"/>
  </w:num>
  <w:num w:numId="13" w16cid:durableId="1135829406">
    <w:abstractNumId w:val="9"/>
  </w:num>
  <w:num w:numId="14" w16cid:durableId="69619710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2E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718C2"/>
    <w:rsid w:val="0017552E"/>
    <w:rsid w:val="001E4022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773FD"/>
    <w:rsid w:val="003E5D20"/>
    <w:rsid w:val="003F6927"/>
    <w:rsid w:val="00415097"/>
    <w:rsid w:val="00422381"/>
    <w:rsid w:val="0043102D"/>
    <w:rsid w:val="00460820"/>
    <w:rsid w:val="004704CB"/>
    <w:rsid w:val="004A22E4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67B17"/>
    <w:rsid w:val="009A21D7"/>
    <w:rsid w:val="009A4A2C"/>
    <w:rsid w:val="009A4CD3"/>
    <w:rsid w:val="00A025A0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A629F0"/>
  <w15:chartTrackingRefBased/>
  <w15:docId w15:val="{B8A06382-2180-4FFF-A3AB-8805AB03F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customStyle="1" w:styleId="Styl2">
    <w:name w:val="Styl2"/>
    <w:basedOn w:val="Tekstpodstawowywcity"/>
    <w:rsid w:val="003773FD"/>
    <w:pPr>
      <w:tabs>
        <w:tab w:val="left" w:pos="1134"/>
        <w:tab w:val="right" w:pos="9070"/>
      </w:tabs>
      <w:spacing w:after="0" w:line="240" w:lineRule="auto"/>
      <w:ind w:left="1134" w:hanging="567"/>
    </w:pPr>
    <w:rPr>
      <w:rFonts w:ascii="Times New Roman" w:eastAsia="Times New Roman" w:hAnsi="Times New Roman"/>
      <w:sz w:val="28"/>
      <w:szCs w:val="20"/>
      <w:lang w:val="en-US" w:eastAsia="pl-PL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206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2026-08-06T11:11:00Z</cp:lastPrinted>
  <dcterms:created xsi:type="dcterms:W3CDTF">2026-08-06T11:11:00Z</dcterms:created>
  <dcterms:modified xsi:type="dcterms:W3CDTF">2026-08-06T11:11:00Z</dcterms:modified>
</cp:coreProperties>
</file>